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7E55" w:rsidRPr="00D80E61" w:rsidRDefault="00F77E55" w:rsidP="00D80E6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/>
        </w:rPr>
      </w:pPr>
      <w:r w:rsidRPr="00A11AB7">
        <w:rPr>
          <w:rFonts w:ascii="Times New Roman" w:hAnsi="Times New Roman" w:cs="Times New Roman"/>
          <w:noProof/>
          <w:sz w:val="36"/>
          <w:szCs w:val="36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Описание: Герб города для бланка" style="width:45pt;height:65.25pt;visibility:visible">
            <v:imagedata r:id="rId6" o:title=""/>
          </v:shape>
        </w:pict>
      </w:r>
    </w:p>
    <w:p w:rsidR="00F77E55" w:rsidRPr="00D80E61" w:rsidRDefault="00F77E55" w:rsidP="00D80E6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/>
        </w:rPr>
      </w:pPr>
      <w:r w:rsidRPr="00D80E61">
        <w:rPr>
          <w:rFonts w:ascii="Times New Roman" w:hAnsi="Times New Roman" w:cs="Times New Roman"/>
          <w:b/>
          <w:bCs/>
          <w:sz w:val="36"/>
          <w:szCs w:val="36"/>
          <w:lang w:eastAsia="ru-RU"/>
        </w:rPr>
        <w:t>Ханты-Мансийский автономный округ-Югра</w:t>
      </w:r>
    </w:p>
    <w:p w:rsidR="00F77E55" w:rsidRPr="00D80E61" w:rsidRDefault="00F77E55" w:rsidP="00D80E6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/>
        </w:rPr>
      </w:pPr>
      <w:r w:rsidRPr="00D80E61">
        <w:rPr>
          <w:rFonts w:ascii="Times New Roman" w:hAnsi="Times New Roman" w:cs="Times New Roman"/>
          <w:b/>
          <w:bCs/>
          <w:sz w:val="36"/>
          <w:szCs w:val="36"/>
          <w:lang w:eastAsia="ru-RU"/>
        </w:rPr>
        <w:t>муниципальное образование</w:t>
      </w:r>
    </w:p>
    <w:p w:rsidR="00F77E55" w:rsidRPr="00D80E61" w:rsidRDefault="00F77E55" w:rsidP="00D80E6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/>
        </w:rPr>
      </w:pPr>
      <w:r w:rsidRPr="00D80E61">
        <w:rPr>
          <w:rFonts w:ascii="Times New Roman" w:hAnsi="Times New Roman" w:cs="Times New Roman"/>
          <w:b/>
          <w:bCs/>
          <w:sz w:val="36"/>
          <w:szCs w:val="36"/>
          <w:lang w:eastAsia="ru-RU"/>
        </w:rPr>
        <w:t>городской округ город Пыть-Ях</w:t>
      </w:r>
    </w:p>
    <w:p w:rsidR="00F77E55" w:rsidRPr="00D80E61" w:rsidRDefault="00F77E55" w:rsidP="00D80E61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kern w:val="28"/>
          <w:sz w:val="36"/>
          <w:szCs w:val="36"/>
          <w:lang w:eastAsia="ru-RU"/>
        </w:rPr>
      </w:pPr>
      <w:r w:rsidRPr="00D80E61">
        <w:rPr>
          <w:rFonts w:ascii="Times New Roman" w:hAnsi="Times New Roman" w:cs="Times New Roman"/>
          <w:b/>
          <w:bCs/>
          <w:kern w:val="28"/>
          <w:sz w:val="36"/>
          <w:szCs w:val="36"/>
          <w:lang w:eastAsia="ru-RU"/>
        </w:rPr>
        <w:t>АДМИНИСТРАЦИЯ ГОРОДА</w:t>
      </w:r>
    </w:p>
    <w:p w:rsidR="00F77E55" w:rsidRPr="00D80E61" w:rsidRDefault="00F77E55" w:rsidP="00D80E61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  <w:lang w:eastAsia="ru-RU"/>
        </w:rPr>
      </w:pPr>
    </w:p>
    <w:p w:rsidR="00F77E55" w:rsidRPr="00D80E61" w:rsidRDefault="00F77E55" w:rsidP="00D80E6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  <w:lang w:eastAsia="ru-RU"/>
        </w:rPr>
      </w:pPr>
      <w:r w:rsidRPr="00D80E61">
        <w:rPr>
          <w:rFonts w:ascii="Times New Roman" w:hAnsi="Times New Roman" w:cs="Times New Roman"/>
          <w:b/>
          <w:bCs/>
          <w:sz w:val="36"/>
          <w:szCs w:val="36"/>
          <w:lang w:eastAsia="ru-RU"/>
        </w:rPr>
        <w:t xml:space="preserve">Р А С П О Р Я Ж Е Н И Е </w:t>
      </w:r>
    </w:p>
    <w:p w:rsidR="00F77E55" w:rsidRPr="00F33BF6" w:rsidRDefault="00F77E55" w:rsidP="00D80E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77E55" w:rsidRPr="00F33BF6" w:rsidRDefault="00F77E55" w:rsidP="00D80E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От 25.01.2017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>№ 135-ра</w:t>
      </w:r>
    </w:p>
    <w:p w:rsidR="00F77E55" w:rsidRPr="00F33BF6" w:rsidRDefault="00F77E55" w:rsidP="00D80E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77E55" w:rsidRPr="00F33BF6" w:rsidRDefault="00F77E55" w:rsidP="00D80E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F33BF6">
        <w:rPr>
          <w:rFonts w:ascii="Times New Roman" w:hAnsi="Times New Roman" w:cs="Times New Roman"/>
          <w:sz w:val="28"/>
          <w:szCs w:val="28"/>
          <w:lang w:eastAsia="ru-RU"/>
        </w:rPr>
        <w:t xml:space="preserve">Об утверждении муниципального </w:t>
      </w:r>
    </w:p>
    <w:p w:rsidR="00F77E55" w:rsidRPr="00F33BF6" w:rsidRDefault="00F77E55" w:rsidP="00D80E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F33BF6">
        <w:rPr>
          <w:rFonts w:ascii="Times New Roman" w:hAnsi="Times New Roman" w:cs="Times New Roman"/>
          <w:sz w:val="28"/>
          <w:szCs w:val="28"/>
          <w:lang w:eastAsia="ru-RU"/>
        </w:rPr>
        <w:t xml:space="preserve">задания для муниципального </w:t>
      </w:r>
    </w:p>
    <w:p w:rsidR="00F77E55" w:rsidRPr="00F33BF6" w:rsidRDefault="00F77E55" w:rsidP="00D80E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F33BF6">
        <w:rPr>
          <w:rFonts w:ascii="Times New Roman" w:hAnsi="Times New Roman" w:cs="Times New Roman"/>
          <w:sz w:val="28"/>
          <w:szCs w:val="28"/>
          <w:lang w:eastAsia="ru-RU"/>
        </w:rPr>
        <w:t xml:space="preserve">бюджетного учреждения дополнительного </w:t>
      </w:r>
    </w:p>
    <w:p w:rsidR="00F77E55" w:rsidRPr="00F33BF6" w:rsidRDefault="00F77E55" w:rsidP="00D80E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F33BF6">
        <w:rPr>
          <w:rFonts w:ascii="Times New Roman" w:hAnsi="Times New Roman" w:cs="Times New Roman"/>
          <w:sz w:val="28"/>
          <w:szCs w:val="28"/>
          <w:lang w:eastAsia="ru-RU"/>
        </w:rPr>
        <w:t>образования Специализированная детско-</w:t>
      </w:r>
    </w:p>
    <w:p w:rsidR="00F77E55" w:rsidRDefault="00F77E55" w:rsidP="00D80E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F33BF6">
        <w:rPr>
          <w:rFonts w:ascii="Times New Roman" w:hAnsi="Times New Roman" w:cs="Times New Roman"/>
          <w:sz w:val="28"/>
          <w:szCs w:val="28"/>
          <w:lang w:eastAsia="ru-RU"/>
        </w:rPr>
        <w:t>юношеская спортивная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F33BF6">
        <w:rPr>
          <w:rFonts w:ascii="Times New Roman" w:hAnsi="Times New Roman" w:cs="Times New Roman"/>
          <w:sz w:val="28"/>
          <w:szCs w:val="28"/>
          <w:lang w:eastAsia="ru-RU"/>
        </w:rPr>
        <w:t xml:space="preserve">школа </w:t>
      </w:r>
    </w:p>
    <w:p w:rsidR="00F77E55" w:rsidRDefault="00F77E55" w:rsidP="00D80E6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F33BF6">
        <w:rPr>
          <w:rFonts w:ascii="Times New Roman" w:hAnsi="Times New Roman" w:cs="Times New Roman"/>
          <w:sz w:val="28"/>
          <w:szCs w:val="28"/>
          <w:lang w:eastAsia="ru-RU"/>
        </w:rPr>
        <w:t xml:space="preserve">олимпийского резерва на 2017 год </w:t>
      </w:r>
    </w:p>
    <w:p w:rsidR="00F77E55" w:rsidRPr="00F33BF6" w:rsidRDefault="00F77E55" w:rsidP="00F33BF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F33BF6">
        <w:rPr>
          <w:rFonts w:ascii="Times New Roman" w:hAnsi="Times New Roman" w:cs="Times New Roman"/>
          <w:sz w:val="28"/>
          <w:szCs w:val="28"/>
          <w:lang w:eastAsia="ru-RU"/>
        </w:rPr>
        <w:t>и на плановый период 2018 и 2019 годов</w:t>
      </w:r>
    </w:p>
    <w:p w:rsidR="00F77E55" w:rsidRPr="00F33BF6" w:rsidRDefault="00F77E55" w:rsidP="00D80E61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77E55" w:rsidRDefault="00F77E55" w:rsidP="00D80E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77E55" w:rsidRPr="00F33BF6" w:rsidRDefault="00F77E55" w:rsidP="00D80E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77E55" w:rsidRPr="00D80E61" w:rsidRDefault="00F77E55" w:rsidP="00D80E6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В соответствии с постановлением администрации города от 24.09.2015   № 260-па «О </w:t>
      </w:r>
      <w:r w:rsidRPr="00D80E61">
        <w:rPr>
          <w:rFonts w:ascii="Times New Roman" w:hAnsi="Times New Roman" w:cs="Times New Roman"/>
          <w:sz w:val="28"/>
          <w:szCs w:val="28"/>
          <w:lang w:eastAsia="ru-RU"/>
        </w:rPr>
        <w:t>порядк</w:t>
      </w:r>
      <w:r>
        <w:rPr>
          <w:rFonts w:ascii="Times New Roman" w:hAnsi="Times New Roman" w:cs="Times New Roman"/>
          <w:sz w:val="28"/>
          <w:szCs w:val="28"/>
          <w:lang w:eastAsia="ru-RU"/>
        </w:rPr>
        <w:t>е формирования  муниципального задания</w:t>
      </w:r>
      <w:r w:rsidRPr="00D80E61">
        <w:rPr>
          <w:rFonts w:ascii="Times New Roman" w:hAnsi="Times New Roman" w:cs="Times New Roman"/>
          <w:sz w:val="28"/>
          <w:szCs w:val="28"/>
          <w:lang w:eastAsia="ru-RU"/>
        </w:rPr>
        <w:t xml:space="preserve"> на оказание муниципальных услуг (выполнение рабо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т) в отношении муниципальных учреждений муниципального образования </w:t>
      </w:r>
      <w:r w:rsidRPr="00D80E61">
        <w:rPr>
          <w:rFonts w:ascii="Times New Roman" w:hAnsi="Times New Roman" w:cs="Times New Roman"/>
          <w:sz w:val="28"/>
          <w:szCs w:val="28"/>
          <w:lang w:eastAsia="ru-RU"/>
        </w:rPr>
        <w:t>г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ородской округ город Пыть-Ях и  финансового обеспечения </w:t>
      </w:r>
      <w:r w:rsidRPr="00D80E61">
        <w:rPr>
          <w:rFonts w:ascii="Times New Roman" w:hAnsi="Times New Roman" w:cs="Times New Roman"/>
          <w:sz w:val="28"/>
          <w:szCs w:val="28"/>
          <w:lang w:eastAsia="ru-RU"/>
        </w:rPr>
        <w:t>выполн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ения муниципального </w:t>
      </w:r>
      <w:r w:rsidRPr="00D80E61">
        <w:rPr>
          <w:rFonts w:ascii="Times New Roman" w:hAnsi="Times New Roman" w:cs="Times New Roman"/>
          <w:sz w:val="28"/>
          <w:szCs w:val="28"/>
          <w:lang w:eastAsia="ru-RU"/>
        </w:rPr>
        <w:t>задания»:</w:t>
      </w:r>
    </w:p>
    <w:p w:rsidR="00F77E55" w:rsidRDefault="00F77E55" w:rsidP="0065784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</w:p>
    <w:p w:rsidR="00F77E55" w:rsidRPr="00D80E61" w:rsidRDefault="00F77E55" w:rsidP="0065784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  <w:lang w:eastAsia="ru-RU"/>
        </w:rPr>
      </w:pPr>
    </w:p>
    <w:p w:rsidR="00F77E55" w:rsidRDefault="00F77E55" w:rsidP="006578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77E55" w:rsidRPr="00D80E61" w:rsidRDefault="00F77E55" w:rsidP="006578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77E55" w:rsidRPr="00D80E61" w:rsidRDefault="00F77E55" w:rsidP="00D80E6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F33BF6">
        <w:rPr>
          <w:rFonts w:ascii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80E61">
        <w:rPr>
          <w:rFonts w:ascii="Times New Roman" w:hAnsi="Times New Roman" w:cs="Times New Roman"/>
          <w:sz w:val="28"/>
          <w:szCs w:val="28"/>
          <w:lang w:eastAsia="ru-RU"/>
        </w:rPr>
        <w:t>Утвердить муниципальное задание для муниципального бюджетного учреждения дополнительного образования Специализированная детско-юношеская спортивная школа олимпийского резерва на 201</w:t>
      </w:r>
      <w:r>
        <w:rPr>
          <w:rFonts w:ascii="Times New Roman" w:hAnsi="Times New Roman" w:cs="Times New Roman"/>
          <w:sz w:val="28"/>
          <w:szCs w:val="28"/>
          <w:lang w:eastAsia="ru-RU"/>
        </w:rPr>
        <w:t>7</w:t>
      </w:r>
      <w:r w:rsidRPr="00D80E61">
        <w:rPr>
          <w:rFonts w:ascii="Times New Roman" w:hAnsi="Times New Roman" w:cs="Times New Roman"/>
          <w:sz w:val="28"/>
          <w:szCs w:val="28"/>
          <w:lang w:eastAsia="ru-RU"/>
        </w:rPr>
        <w:t xml:space="preserve"> - 201</w:t>
      </w:r>
      <w:r>
        <w:rPr>
          <w:rFonts w:ascii="Times New Roman" w:hAnsi="Times New Roman" w:cs="Times New Roman"/>
          <w:sz w:val="28"/>
          <w:szCs w:val="28"/>
          <w:lang w:eastAsia="ru-RU"/>
        </w:rPr>
        <w:t>9</w:t>
      </w:r>
      <w:r w:rsidRPr="00D80E61">
        <w:rPr>
          <w:rFonts w:ascii="Times New Roman" w:hAnsi="Times New Roman" w:cs="Times New Roman"/>
          <w:sz w:val="28"/>
          <w:szCs w:val="28"/>
          <w:lang w:eastAsia="ru-RU"/>
        </w:rPr>
        <w:t xml:space="preserve"> годы согласно приложению.</w:t>
      </w:r>
    </w:p>
    <w:p w:rsidR="00F77E55" w:rsidRPr="00D80E61" w:rsidRDefault="00F77E55" w:rsidP="00D80E6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Комитету по финансам </w:t>
      </w:r>
      <w:r w:rsidRPr="00D80E61">
        <w:rPr>
          <w:rFonts w:ascii="Times New Roman" w:hAnsi="Times New Roman" w:cs="Times New Roman"/>
          <w:sz w:val="28"/>
          <w:szCs w:val="28"/>
          <w:lang w:eastAsia="ru-RU"/>
        </w:rPr>
        <w:t>(В.В. Стефогло)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предоставить </w:t>
      </w:r>
      <w:r w:rsidRPr="00D80E61">
        <w:rPr>
          <w:rFonts w:ascii="Times New Roman" w:hAnsi="Times New Roman" w:cs="Times New Roman"/>
          <w:sz w:val="28"/>
          <w:szCs w:val="28"/>
          <w:lang w:eastAsia="ru-RU"/>
        </w:rPr>
        <w:t>субсидию на 2017 год и на плановый период 2018 и 2019 годов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D80E61">
        <w:rPr>
          <w:rFonts w:ascii="Times New Roman" w:hAnsi="Times New Roman" w:cs="Times New Roman"/>
          <w:sz w:val="28"/>
          <w:szCs w:val="28"/>
          <w:lang w:eastAsia="ru-RU"/>
        </w:rPr>
        <w:t>для выполнения муниципального задания муниципального бюджетного учреждения  дополнительного образования Специализированная детско-юношеская спортивная школа олимпийского резерва.</w:t>
      </w:r>
    </w:p>
    <w:p w:rsidR="00F77E55" w:rsidRPr="00D80E61" w:rsidRDefault="00F77E55" w:rsidP="00D80E61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80E61">
        <w:rPr>
          <w:rFonts w:ascii="Times New Roman" w:hAnsi="Times New Roman" w:cs="Times New Roman"/>
          <w:sz w:val="28"/>
          <w:szCs w:val="28"/>
          <w:lang w:eastAsia="ru-RU"/>
        </w:rPr>
        <w:tab/>
      </w:r>
      <w:bookmarkStart w:id="0" w:name="_GoBack"/>
      <w:r>
        <w:rPr>
          <w:rFonts w:ascii="Times New Roman" w:hAnsi="Times New Roman" w:cs="Times New Roman"/>
          <w:sz w:val="28"/>
          <w:szCs w:val="28"/>
          <w:lang w:eastAsia="ru-RU"/>
        </w:rPr>
        <w:t>3.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 w:rsidRPr="00D80E61">
        <w:rPr>
          <w:rFonts w:ascii="Times New Roman" w:hAnsi="Times New Roman" w:cs="Times New Roman"/>
          <w:sz w:val="28"/>
          <w:szCs w:val="28"/>
          <w:lang w:eastAsia="ru-RU"/>
        </w:rPr>
        <w:t xml:space="preserve">Контроль за выполнением распоряжения возложить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на исполняющего обязанности </w:t>
      </w:r>
      <w:r w:rsidRPr="00D80E61">
        <w:rPr>
          <w:rFonts w:ascii="Times New Roman" w:hAnsi="Times New Roman" w:cs="Times New Roman"/>
          <w:sz w:val="28"/>
          <w:szCs w:val="28"/>
          <w:lang w:eastAsia="ru-RU"/>
        </w:rPr>
        <w:t>первого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заместителя главы</w:t>
      </w:r>
      <w:r w:rsidRPr="00D80E61">
        <w:rPr>
          <w:rFonts w:ascii="Times New Roman" w:hAnsi="Times New Roman" w:cs="Times New Roman"/>
          <w:sz w:val="28"/>
          <w:szCs w:val="28"/>
          <w:lang w:eastAsia="ru-RU"/>
        </w:rPr>
        <w:t xml:space="preserve"> города </w:t>
      </w:r>
      <w:r>
        <w:rPr>
          <w:rFonts w:ascii="Times New Roman" w:hAnsi="Times New Roman" w:cs="Times New Roman"/>
          <w:sz w:val="28"/>
          <w:szCs w:val="28"/>
          <w:lang w:eastAsia="ru-RU"/>
        </w:rPr>
        <w:t>Золотых А.П.</w:t>
      </w:r>
    </w:p>
    <w:bookmarkEnd w:id="0"/>
    <w:p w:rsidR="00F77E55" w:rsidRPr="00D80E61" w:rsidRDefault="00F77E55" w:rsidP="00D80E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77E55" w:rsidRDefault="00F77E55" w:rsidP="00D80E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77E55" w:rsidRDefault="00F77E55" w:rsidP="00D80E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F77E55" w:rsidRPr="00D80E61" w:rsidRDefault="00F77E55" w:rsidP="00D80E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80E61">
        <w:rPr>
          <w:rFonts w:ascii="Times New Roman" w:hAnsi="Times New Roman" w:cs="Times New Roman"/>
          <w:sz w:val="28"/>
          <w:szCs w:val="28"/>
          <w:lang w:eastAsia="ru-RU"/>
        </w:rPr>
        <w:t xml:space="preserve">Глава </w:t>
      </w:r>
      <w:r w:rsidRPr="00D80E61">
        <w:rPr>
          <w:rFonts w:ascii="Times New Roman" w:hAnsi="Times New Roman" w:cs="Times New Roman"/>
          <w:sz w:val="28"/>
          <w:szCs w:val="28"/>
        </w:rPr>
        <w:t>города Пыть-Яха</w:t>
      </w:r>
      <w:r w:rsidRPr="00D80E61">
        <w:rPr>
          <w:rFonts w:ascii="Times New Roman" w:hAnsi="Times New Roman" w:cs="Times New Roman"/>
          <w:sz w:val="28"/>
          <w:szCs w:val="28"/>
        </w:rPr>
        <w:tab/>
      </w:r>
      <w:r w:rsidRPr="00D80E61">
        <w:rPr>
          <w:rFonts w:ascii="Times New Roman" w:hAnsi="Times New Roman" w:cs="Times New Roman"/>
          <w:sz w:val="28"/>
          <w:szCs w:val="28"/>
        </w:rPr>
        <w:tab/>
      </w:r>
      <w:r w:rsidRPr="00D80E61">
        <w:rPr>
          <w:rFonts w:ascii="Times New Roman" w:hAnsi="Times New Roman" w:cs="Times New Roman"/>
          <w:sz w:val="28"/>
          <w:szCs w:val="28"/>
        </w:rPr>
        <w:tab/>
      </w:r>
      <w:r w:rsidRPr="00D80E61">
        <w:rPr>
          <w:rFonts w:ascii="Times New Roman" w:hAnsi="Times New Roman" w:cs="Times New Roman"/>
          <w:sz w:val="28"/>
          <w:szCs w:val="28"/>
        </w:rPr>
        <w:tab/>
      </w:r>
      <w:r w:rsidRPr="00D80E61">
        <w:rPr>
          <w:rFonts w:ascii="Times New Roman" w:hAnsi="Times New Roman" w:cs="Times New Roman"/>
          <w:sz w:val="28"/>
          <w:szCs w:val="28"/>
        </w:rPr>
        <w:tab/>
      </w:r>
      <w:r w:rsidRPr="00D80E61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Pr="00D80E61">
        <w:rPr>
          <w:rFonts w:ascii="Times New Roman" w:hAnsi="Times New Roman" w:cs="Times New Roman"/>
          <w:sz w:val="28"/>
          <w:szCs w:val="28"/>
        </w:rPr>
        <w:t>О.Л. Ковалевский</w:t>
      </w:r>
    </w:p>
    <w:p w:rsidR="00F77E55" w:rsidRPr="00D80E61" w:rsidRDefault="00F77E55" w:rsidP="00D80E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77E55" w:rsidRPr="00D80E61" w:rsidRDefault="00F77E55" w:rsidP="00D80E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F77E55" w:rsidRPr="00D80E61" w:rsidSect="00DD6588">
      <w:headerReference w:type="default" r:id="rId7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7E55" w:rsidRDefault="00F77E55">
      <w:r>
        <w:separator/>
      </w:r>
    </w:p>
  </w:endnote>
  <w:endnote w:type="continuationSeparator" w:id="0">
    <w:p w:rsidR="00F77E55" w:rsidRDefault="00F77E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7E55" w:rsidRDefault="00F77E55">
      <w:r>
        <w:separator/>
      </w:r>
    </w:p>
  </w:footnote>
  <w:footnote w:type="continuationSeparator" w:id="0">
    <w:p w:rsidR="00F77E55" w:rsidRDefault="00F77E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7E55" w:rsidRDefault="00F77E55" w:rsidP="00445F4C">
    <w:pPr>
      <w:pStyle w:val="Header"/>
      <w:framePr w:wrap="auto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:rsidR="00F77E55" w:rsidRDefault="00F77E55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0E61"/>
    <w:rsid w:val="0006737E"/>
    <w:rsid w:val="001A0612"/>
    <w:rsid w:val="002F0E0F"/>
    <w:rsid w:val="003062E1"/>
    <w:rsid w:val="00310C48"/>
    <w:rsid w:val="003A21F7"/>
    <w:rsid w:val="00445F4C"/>
    <w:rsid w:val="005E4789"/>
    <w:rsid w:val="0065784C"/>
    <w:rsid w:val="007602C4"/>
    <w:rsid w:val="00A11AB7"/>
    <w:rsid w:val="00BB39D4"/>
    <w:rsid w:val="00C300E7"/>
    <w:rsid w:val="00C319C4"/>
    <w:rsid w:val="00D80E61"/>
    <w:rsid w:val="00D8491C"/>
    <w:rsid w:val="00DD6588"/>
    <w:rsid w:val="00F33BF6"/>
    <w:rsid w:val="00F77E55"/>
    <w:rsid w:val="00FE2C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39D4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D80E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80E6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DD6588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D60147"/>
    <w:rPr>
      <w:rFonts w:cs="Calibri"/>
      <w:lang w:eastAsia="en-US"/>
    </w:rPr>
  </w:style>
  <w:style w:type="character" w:styleId="PageNumber">
    <w:name w:val="page number"/>
    <w:basedOn w:val="DefaultParagraphFont"/>
    <w:uiPriority w:val="99"/>
    <w:rsid w:val="00DD658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</TotalTime>
  <Pages>2</Pages>
  <Words>215</Words>
  <Characters>1227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Гузель Билалова</dc:creator>
  <cp:keywords/>
  <dc:description/>
  <cp:lastModifiedBy>Администрация города</cp:lastModifiedBy>
  <cp:revision>5</cp:revision>
  <cp:lastPrinted>2017-01-26T08:33:00Z</cp:lastPrinted>
  <dcterms:created xsi:type="dcterms:W3CDTF">2017-01-09T11:58:00Z</dcterms:created>
  <dcterms:modified xsi:type="dcterms:W3CDTF">2017-01-26T08:37:00Z</dcterms:modified>
</cp:coreProperties>
</file>